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Aberdeenshire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Aberdeenshire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Aberdeenshire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Aberdeenshire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Aberdeenshire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Aberdeenshire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58.8% </w:t>
      </w:r>
      <w:r w:rsidRPr="004747BF">
        <w:rPr>
          <w:rFonts w:ascii="Libre Franklin Light" w:eastAsia="Times New Roman" w:hAnsi="Libre Franklin Light" w:cs="Calibri Light"/>
        </w:rPr>
        <w:t xml:space="preserve">of those respondents classified as PGSI 8+ in Aberdeenshire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Aberdeenshire is estimated to be </w:t>
      </w:r>
      <w:r w:rsidRPr="00773DF7">
        <w:rPr>
          <w:rFonts w:ascii="Libre Franklin Light" w:eastAsia="Times New Roman" w:hAnsi="Libre Franklin Light" w:cs="Calibri Light"/>
          <w:b/>
          <w:bCs/>
          <w:color w:val="C45911" w:themeColor="accent2" w:themeShade="BF"/>
        </w:rPr>
        <w:t xml:space="preserve">£3,251,949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Aberdeenshire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Aberdeenshire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Aberdeenshire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Aberdeenshire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berdeen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Aberdeenshire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berdeen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Aberdeenshire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Aberdeenshire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berdeen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Aberdeenshire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Aberdeenshire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Aberdeenshire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Aberdeenshire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Aberdeenshire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Aberdeenshire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£3,251,949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Aberdeenshire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£52,969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£1,095,427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£78,473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£22,070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£40,462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£1,962,548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£3,251,949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Aberdeenshire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Aberdeenshire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Aberdeenshire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45.9%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Aberdeenshire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Aberdeenshire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Aberdeenshire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Aberdeenshire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Aberdeenshire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45.9%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Aberdeenshire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1EAC8DC-968D-440F-A36A-ADB21640883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